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729" w:rsidRDefault="00C74729" w:rsidP="001F4356">
      <w:pPr>
        <w:pStyle w:val="NoSpacing"/>
        <w:jc w:val="right"/>
      </w:pPr>
      <w:r>
        <w:t>Name_____________________________________________________</w:t>
      </w:r>
    </w:p>
    <w:p w:rsidR="00C74729" w:rsidRDefault="00C74729" w:rsidP="001F4356">
      <w:pPr>
        <w:pStyle w:val="NoSpacing"/>
        <w:jc w:val="right"/>
      </w:pPr>
    </w:p>
    <w:p w:rsidR="00C74729" w:rsidRDefault="00C74729" w:rsidP="009914A9">
      <w:pPr>
        <w:pStyle w:val="NoSpacing"/>
      </w:pPr>
    </w:p>
    <w:p w:rsidR="00C74729" w:rsidRPr="001F4356" w:rsidRDefault="00C74729" w:rsidP="001F4356">
      <w:pPr>
        <w:pStyle w:val="NoSpacing"/>
        <w:jc w:val="center"/>
        <w:rPr>
          <w:sz w:val="24"/>
          <w:szCs w:val="24"/>
        </w:rPr>
      </w:pPr>
      <w:r w:rsidRPr="001F4356">
        <w:rPr>
          <w:sz w:val="24"/>
          <w:szCs w:val="24"/>
        </w:rPr>
        <w:t>Identify the three different types of telescopes. After you have identified them, give their pros and cons below.</w:t>
      </w:r>
    </w:p>
    <w:p w:rsidR="00C74729" w:rsidRPr="00B8727B" w:rsidRDefault="00C74729" w:rsidP="00B8727B">
      <w:r>
        <w:rPr>
          <w:noProof/>
        </w:rPr>
        <w:pict>
          <v:group id="Group 17" o:spid="_x0000_s1026" style="position:absolute;margin-left:70.15pt;margin-top:12.7pt;width:322.6pt;height:289.85pt;z-index:251658240" coordsize="40969,36813">
            <v:group id="Group 7" o:spid="_x0000_s1027" style="position:absolute;width:40969;height:36813" coordsize="51530,4686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8" type="#_x0000_t75" alt="http://static.ddmcdn.com/gif/telescope-mount.jpg" href="http://www.google.com/url?sa=i&amp;source=images&amp;cd=&amp;cad=rja&amp;docid=nQ9LZwlkClbUWM&amp;tbnid=2dTBNVD5A5dKjM:&amp;ved=0CAgQjRwwAA&amp;url=http%3A%2F%2Fscience.howstuffworks.com%2Ftelescope5.htm&amp;ei=3EjbUfCREIOfyAG304DwAg&amp;psig=AFQjCNEgj9bkX1h9zXBXTXJ2m77gOLwlQQ&amp;ust=13734119323189" style="position:absolute;width:51530;height:46863;visibility:visible" o:button="t">
                <v:imagedata r:id="rId5" o:title=""/>
                <v:path arrowok="t"/>
              </v:shape>
              <v:rect id="Rectangle 2" o:spid="_x0000_s1029" style="position:absolute;left:1714;top:4095;width:11589;height:4452;visibility:visible;v-text-anchor:middle" strokecolor="#a5a5a5" strokeweight="2pt"/>
              <v:rect id="Rectangle 3" o:spid="_x0000_s1030" style="position:absolute;left:18097;top:1524;width:11589;height:4451;visibility:visible;v-text-anchor:middle" strokecolor="#a5a5a5" strokeweight="2pt"/>
              <v:rect id="Rectangle 4" o:spid="_x0000_s1031" style="position:absolute;left:35814;top:857;width:11588;height:4451;visibility:visible;v-text-anchor:middle" strokecolor="#a5a5a5" strokeweight="2pt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2" type="#_x0000_t202" style="position:absolute;left:3325;top:3325;width:5480;height:2730;visibility:visible">
              <v:textbox>
                <w:txbxContent>
                  <w:p w:rsidR="00C74729" w:rsidRPr="001E22AB" w:rsidRDefault="00C74729" w:rsidP="001E22AB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1E22AB">
                      <w:rPr>
                        <w:b/>
                        <w:bCs/>
                        <w:sz w:val="28"/>
                        <w:szCs w:val="28"/>
                      </w:rPr>
                      <w:t>1</w:t>
                    </w:r>
                  </w:p>
                  <w:p w:rsidR="00C74729" w:rsidRPr="001E22AB" w:rsidRDefault="00C74729" w:rsidP="001E22AB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Text Box 2" o:spid="_x0000_s1033" type="#_x0000_t202" style="position:absolute;left:16031;top:1543;width:5480;height:2731;visibility:visible">
              <v:textbox>
                <w:txbxContent>
                  <w:p w:rsidR="00C74729" w:rsidRPr="001E22AB" w:rsidRDefault="00C74729" w:rsidP="001E22AB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</w:rPr>
                      <w:t>2</w:t>
                    </w:r>
                  </w:p>
                  <w:p w:rsidR="00C74729" w:rsidRPr="001E22AB" w:rsidRDefault="00C74729" w:rsidP="001E22AB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Text Box 2" o:spid="_x0000_s1034" type="#_x0000_t202" style="position:absolute;left:30282;top:1187;width:5480;height:2731;visibility:visible">
              <v:textbox>
                <w:txbxContent>
                  <w:p w:rsidR="00C74729" w:rsidRPr="001E22AB" w:rsidRDefault="00C74729" w:rsidP="001E22AB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</w:rPr>
                      <w:t>3</w:t>
                    </w:r>
                  </w:p>
                  <w:p w:rsidR="00C74729" w:rsidRPr="001E22AB" w:rsidRDefault="00C74729" w:rsidP="001E22AB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shape>
          </v:group>
        </w:pict>
      </w:r>
    </w:p>
    <w:p w:rsidR="00C74729" w:rsidRPr="00B8727B" w:rsidRDefault="00C74729" w:rsidP="00B8727B"/>
    <w:p w:rsidR="00C74729" w:rsidRPr="00B8727B" w:rsidRDefault="00C74729" w:rsidP="00B8727B"/>
    <w:p w:rsidR="00C74729" w:rsidRPr="00B8727B" w:rsidRDefault="00C74729" w:rsidP="00B8727B"/>
    <w:p w:rsidR="00C74729" w:rsidRPr="00B8727B" w:rsidRDefault="00C74729" w:rsidP="00B8727B"/>
    <w:p w:rsidR="00C74729" w:rsidRPr="00B8727B" w:rsidRDefault="00C74729" w:rsidP="00B8727B"/>
    <w:p w:rsidR="00C74729" w:rsidRPr="00B8727B" w:rsidRDefault="00C74729" w:rsidP="00B8727B"/>
    <w:p w:rsidR="00C74729" w:rsidRPr="00B8727B" w:rsidRDefault="00C74729" w:rsidP="00B8727B"/>
    <w:p w:rsidR="00C74729" w:rsidRPr="00B8727B" w:rsidRDefault="00C74729" w:rsidP="00B8727B"/>
    <w:p w:rsidR="00C74729" w:rsidRPr="00B8727B" w:rsidRDefault="00C74729" w:rsidP="00B8727B"/>
    <w:p w:rsidR="00C74729" w:rsidRPr="00B8727B" w:rsidRDefault="00C74729" w:rsidP="00B8727B"/>
    <w:p w:rsidR="00C74729" w:rsidRPr="00B8727B" w:rsidRDefault="00C74729" w:rsidP="00B8727B"/>
    <w:p w:rsidR="00C74729" w:rsidRPr="00B8727B" w:rsidRDefault="00C74729" w:rsidP="00B8727B"/>
    <w:tbl>
      <w:tblPr>
        <w:tblW w:w="1129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7"/>
        <w:gridCol w:w="2970"/>
        <w:gridCol w:w="3780"/>
        <w:gridCol w:w="3479"/>
      </w:tblGrid>
      <w:tr w:rsidR="00C74729" w:rsidRPr="00FA446B">
        <w:trPr>
          <w:trHeight w:val="719"/>
        </w:trPr>
        <w:tc>
          <w:tcPr>
            <w:tcW w:w="1067" w:type="dxa"/>
          </w:tcPr>
          <w:p w:rsidR="00C74729" w:rsidRPr="00FA446B" w:rsidRDefault="00C74729" w:rsidP="00FA446B">
            <w:pPr>
              <w:spacing w:after="0" w:line="240" w:lineRule="auto"/>
              <w:jc w:val="center"/>
              <w:rPr>
                <w:b/>
                <w:bCs/>
                <w:sz w:val="36"/>
                <w:szCs w:val="36"/>
              </w:rPr>
            </w:pPr>
            <w:r w:rsidRPr="00FA446B">
              <w:rPr>
                <w:b/>
                <w:bCs/>
                <w:sz w:val="36"/>
                <w:szCs w:val="36"/>
              </w:rPr>
              <w:t>Type</w:t>
            </w:r>
          </w:p>
        </w:tc>
        <w:tc>
          <w:tcPr>
            <w:tcW w:w="2970" w:type="dxa"/>
          </w:tcPr>
          <w:p w:rsidR="00C74729" w:rsidRPr="00FA446B" w:rsidRDefault="00C74729" w:rsidP="00FA446B">
            <w:pPr>
              <w:spacing w:after="0" w:line="240" w:lineRule="auto"/>
              <w:jc w:val="center"/>
              <w:rPr>
                <w:b/>
                <w:bCs/>
                <w:sz w:val="36"/>
                <w:szCs w:val="36"/>
              </w:rPr>
            </w:pPr>
            <w:r w:rsidRPr="00FA446B">
              <w:rPr>
                <w:b/>
                <w:bCs/>
                <w:sz w:val="36"/>
                <w:szCs w:val="36"/>
              </w:rPr>
              <w:t>Name</w:t>
            </w:r>
          </w:p>
        </w:tc>
        <w:tc>
          <w:tcPr>
            <w:tcW w:w="3780" w:type="dxa"/>
          </w:tcPr>
          <w:p w:rsidR="00C74729" w:rsidRPr="00FA446B" w:rsidRDefault="00C74729" w:rsidP="00FA446B">
            <w:pPr>
              <w:spacing w:after="0" w:line="240" w:lineRule="auto"/>
              <w:jc w:val="center"/>
              <w:rPr>
                <w:b/>
                <w:bCs/>
                <w:sz w:val="36"/>
                <w:szCs w:val="36"/>
              </w:rPr>
            </w:pPr>
            <w:bookmarkStart w:id="0" w:name="_GoBack"/>
            <w:bookmarkEnd w:id="0"/>
            <w:r w:rsidRPr="00FA446B">
              <w:rPr>
                <w:b/>
                <w:bCs/>
                <w:sz w:val="36"/>
                <w:szCs w:val="36"/>
              </w:rPr>
              <w:t>Pros</w:t>
            </w:r>
          </w:p>
        </w:tc>
        <w:tc>
          <w:tcPr>
            <w:tcW w:w="3479" w:type="dxa"/>
          </w:tcPr>
          <w:p w:rsidR="00C74729" w:rsidRPr="00FA446B" w:rsidRDefault="00C74729" w:rsidP="00FA446B">
            <w:pPr>
              <w:spacing w:after="0" w:line="240" w:lineRule="auto"/>
              <w:jc w:val="center"/>
              <w:rPr>
                <w:b/>
                <w:bCs/>
                <w:sz w:val="36"/>
                <w:szCs w:val="36"/>
              </w:rPr>
            </w:pPr>
            <w:r w:rsidRPr="00FA446B">
              <w:rPr>
                <w:b/>
                <w:bCs/>
                <w:sz w:val="36"/>
                <w:szCs w:val="36"/>
              </w:rPr>
              <w:t>Cons</w:t>
            </w:r>
          </w:p>
        </w:tc>
      </w:tr>
      <w:tr w:rsidR="00C74729" w:rsidRPr="00FA446B">
        <w:trPr>
          <w:trHeight w:val="1090"/>
        </w:trPr>
        <w:tc>
          <w:tcPr>
            <w:tcW w:w="1067" w:type="dxa"/>
          </w:tcPr>
          <w:p w:rsidR="00C74729" w:rsidRPr="00FA446B" w:rsidRDefault="00C74729" w:rsidP="00FA446B">
            <w:pPr>
              <w:spacing w:after="0" w:line="240" w:lineRule="auto"/>
              <w:jc w:val="center"/>
              <w:rPr>
                <w:b/>
                <w:bCs/>
                <w:sz w:val="36"/>
                <w:szCs w:val="36"/>
              </w:rPr>
            </w:pPr>
            <w:r w:rsidRPr="00FA446B">
              <w:rPr>
                <w:b/>
                <w:bCs/>
                <w:sz w:val="36"/>
                <w:szCs w:val="36"/>
              </w:rPr>
              <w:t>1</w:t>
            </w:r>
          </w:p>
        </w:tc>
        <w:tc>
          <w:tcPr>
            <w:tcW w:w="2970" w:type="dxa"/>
          </w:tcPr>
          <w:p w:rsidR="00C74729" w:rsidRPr="00FA446B" w:rsidRDefault="00C74729" w:rsidP="00FA446B">
            <w:pPr>
              <w:spacing w:after="0" w:line="480" w:lineRule="auto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780" w:type="dxa"/>
          </w:tcPr>
          <w:p w:rsidR="00C74729" w:rsidRPr="00FA446B" w:rsidRDefault="00C74729" w:rsidP="00FA446B">
            <w:pPr>
              <w:spacing w:after="0" w:line="480" w:lineRule="auto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479" w:type="dxa"/>
          </w:tcPr>
          <w:p w:rsidR="00C74729" w:rsidRPr="00FA446B" w:rsidRDefault="00C74729" w:rsidP="00FA446B">
            <w:pPr>
              <w:spacing w:after="0" w:line="480" w:lineRule="auto"/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C74729" w:rsidRPr="00FA446B">
        <w:trPr>
          <w:trHeight w:val="1313"/>
        </w:trPr>
        <w:tc>
          <w:tcPr>
            <w:tcW w:w="1067" w:type="dxa"/>
          </w:tcPr>
          <w:p w:rsidR="00C74729" w:rsidRPr="00FA446B" w:rsidRDefault="00C74729" w:rsidP="00FA446B">
            <w:pPr>
              <w:spacing w:after="0" w:line="240" w:lineRule="auto"/>
              <w:jc w:val="center"/>
              <w:rPr>
                <w:b/>
                <w:bCs/>
                <w:sz w:val="36"/>
                <w:szCs w:val="36"/>
              </w:rPr>
            </w:pPr>
            <w:r w:rsidRPr="00FA446B">
              <w:rPr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2970" w:type="dxa"/>
          </w:tcPr>
          <w:p w:rsidR="00C74729" w:rsidRPr="00FA446B" w:rsidRDefault="00C74729" w:rsidP="00FA446B">
            <w:pPr>
              <w:spacing w:after="0" w:line="480" w:lineRule="auto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780" w:type="dxa"/>
          </w:tcPr>
          <w:p w:rsidR="00C74729" w:rsidRPr="00FA446B" w:rsidRDefault="00C74729" w:rsidP="00FA446B">
            <w:pPr>
              <w:spacing w:after="0" w:line="480" w:lineRule="auto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479" w:type="dxa"/>
          </w:tcPr>
          <w:p w:rsidR="00C74729" w:rsidRPr="00FA446B" w:rsidRDefault="00C74729" w:rsidP="00FA446B">
            <w:pPr>
              <w:spacing w:after="0" w:line="480" w:lineRule="auto"/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C74729" w:rsidRPr="00FA446B">
        <w:trPr>
          <w:trHeight w:val="1286"/>
        </w:trPr>
        <w:tc>
          <w:tcPr>
            <w:tcW w:w="1067" w:type="dxa"/>
          </w:tcPr>
          <w:p w:rsidR="00C74729" w:rsidRPr="00FA446B" w:rsidRDefault="00C74729" w:rsidP="00FA446B">
            <w:pPr>
              <w:spacing w:after="0" w:line="240" w:lineRule="auto"/>
              <w:jc w:val="center"/>
              <w:rPr>
                <w:b/>
                <w:bCs/>
                <w:sz w:val="36"/>
                <w:szCs w:val="36"/>
              </w:rPr>
            </w:pPr>
            <w:r w:rsidRPr="00FA446B">
              <w:rPr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2970" w:type="dxa"/>
          </w:tcPr>
          <w:p w:rsidR="00C74729" w:rsidRPr="00FA446B" w:rsidRDefault="00C74729" w:rsidP="00FA446B">
            <w:pPr>
              <w:spacing w:after="0" w:line="480" w:lineRule="auto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780" w:type="dxa"/>
          </w:tcPr>
          <w:p w:rsidR="00C74729" w:rsidRPr="00FA446B" w:rsidRDefault="00C74729" w:rsidP="00FA446B">
            <w:pPr>
              <w:spacing w:after="0" w:line="480" w:lineRule="auto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479" w:type="dxa"/>
          </w:tcPr>
          <w:p w:rsidR="00C74729" w:rsidRPr="00FA446B" w:rsidRDefault="00C74729" w:rsidP="00FA446B">
            <w:pPr>
              <w:spacing w:after="0" w:line="480" w:lineRule="auto"/>
              <w:jc w:val="center"/>
              <w:rPr>
                <w:b/>
                <w:bCs/>
                <w:sz w:val="36"/>
                <w:szCs w:val="36"/>
              </w:rPr>
            </w:pPr>
          </w:p>
        </w:tc>
      </w:tr>
    </w:tbl>
    <w:p w:rsidR="00C74729" w:rsidRPr="00B8727B" w:rsidRDefault="00C74729" w:rsidP="00B8727B">
      <w:pPr>
        <w:jc w:val="center"/>
        <w:rPr>
          <w:b/>
          <w:bCs/>
          <w:sz w:val="36"/>
          <w:szCs w:val="36"/>
        </w:rPr>
      </w:pPr>
    </w:p>
    <w:sectPr w:rsidR="00C74729" w:rsidRPr="00B8727B" w:rsidSect="006029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AB1B2F"/>
    <w:multiLevelType w:val="hybridMultilevel"/>
    <w:tmpl w:val="FD7ACE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14A9"/>
    <w:rsid w:val="001E22AB"/>
    <w:rsid w:val="001F4356"/>
    <w:rsid w:val="004C5E18"/>
    <w:rsid w:val="005D2BB4"/>
    <w:rsid w:val="0060295D"/>
    <w:rsid w:val="006872A4"/>
    <w:rsid w:val="00735308"/>
    <w:rsid w:val="009129AD"/>
    <w:rsid w:val="009914A9"/>
    <w:rsid w:val="00B8727B"/>
    <w:rsid w:val="00C74729"/>
    <w:rsid w:val="00CA21D3"/>
    <w:rsid w:val="00E76FBF"/>
    <w:rsid w:val="00FA4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95D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9914A9"/>
    <w:rPr>
      <w:rFonts w:cs="Calibri"/>
    </w:rPr>
  </w:style>
  <w:style w:type="paragraph" w:styleId="BalloonText">
    <w:name w:val="Balloon Text"/>
    <w:basedOn w:val="Normal"/>
    <w:link w:val="BalloonTextChar"/>
    <w:uiPriority w:val="99"/>
    <w:semiHidden/>
    <w:rsid w:val="009914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914A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B8727B"/>
    <w:pPr>
      <w:ind w:left="720"/>
    </w:pPr>
  </w:style>
  <w:style w:type="table" w:styleId="TableGrid">
    <w:name w:val="Table Grid"/>
    <w:basedOn w:val="TableNormal"/>
    <w:uiPriority w:val="99"/>
    <w:rsid w:val="00B8727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34</Words>
  <Characters>194</Characters>
  <Application>Microsoft Office Outlook</Application>
  <DocSecurity>0</DocSecurity>
  <Lines>0</Lines>
  <Paragraphs>0</Paragraphs>
  <ScaleCrop>false</ScaleCrop>
  <Company>Dakota State University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Name_____________________________________________________</dc:title>
  <dc:subject/>
  <dc:creator>Windows User</dc:creator>
  <cp:keywords/>
  <dc:description/>
  <cp:lastModifiedBy>dd</cp:lastModifiedBy>
  <cp:revision>2</cp:revision>
  <dcterms:created xsi:type="dcterms:W3CDTF">2013-07-09T04:12:00Z</dcterms:created>
  <dcterms:modified xsi:type="dcterms:W3CDTF">2013-07-09T04:12:00Z</dcterms:modified>
</cp:coreProperties>
</file>